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9A" w:rsidRDefault="0099759A" w:rsidP="00974F02">
      <w:pPr>
        <w:spacing w:after="0" w:line="240" w:lineRule="auto"/>
        <w:jc w:val="right"/>
      </w:pPr>
      <w:r>
        <w:t>Приложение № 25</w:t>
      </w:r>
    </w:p>
    <w:p w:rsidR="0099759A" w:rsidRDefault="0099759A" w:rsidP="00974F02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99759A" w:rsidRDefault="0099759A" w:rsidP="00974F02">
      <w:pPr>
        <w:spacing w:after="0" w:line="240" w:lineRule="auto"/>
        <w:jc w:val="right"/>
      </w:pPr>
      <w:r>
        <w:t>27 декабря 2024г. № 239</w:t>
      </w:r>
    </w:p>
    <w:p w:rsidR="0099759A" w:rsidRDefault="0099759A" w:rsidP="00974F02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99759A" w:rsidRDefault="0099759A" w:rsidP="00066E25">
      <w:pPr>
        <w:jc w:val="center"/>
      </w:pPr>
      <w:r>
        <w:t>Площадь конечной остановки автобуса № 1 в р.п. Качуг в районе подвесного моста на      правобережной стороне</w:t>
      </w:r>
    </w:p>
    <w:p w:rsidR="0099759A" w:rsidRDefault="0099759A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40.25pt;height:481.5pt;visibility:visible">
            <v:imagedata r:id="rId4" o:title=""/>
          </v:shape>
        </w:pict>
      </w:r>
      <w:bookmarkStart w:id="0" w:name="_GoBack"/>
      <w:bookmarkEnd w:id="0"/>
    </w:p>
    <w:p w:rsidR="0099759A" w:rsidRDefault="0099759A" w:rsidP="00886DDA"/>
    <w:p w:rsidR="0099759A" w:rsidRPr="00886DDA" w:rsidRDefault="0099759A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7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99759A" w:rsidRPr="00163485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9A" w:rsidRPr="007F376A" w:rsidRDefault="0099759A" w:rsidP="00DB0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9A" w:rsidRPr="00163485" w:rsidRDefault="0099759A" w:rsidP="00DB0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485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59A" w:rsidRPr="00163485" w:rsidRDefault="0099759A" w:rsidP="00DB0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48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99759A" w:rsidRPr="00163485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9A" w:rsidRPr="00163485" w:rsidRDefault="0099759A" w:rsidP="00350240">
            <w:r w:rsidRPr="00163485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9A" w:rsidRPr="00163485" w:rsidRDefault="0099759A" w:rsidP="00350240">
            <w:r w:rsidRPr="00163485">
              <w:t>570497.41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59A" w:rsidRPr="00163485" w:rsidRDefault="0099759A" w:rsidP="00350240">
            <w:r w:rsidRPr="00163485">
              <w:t>4239532.76</w:t>
            </w:r>
          </w:p>
        </w:tc>
      </w:tr>
      <w:tr w:rsidR="0099759A" w:rsidRPr="00163485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9A" w:rsidRPr="00163485" w:rsidRDefault="0099759A" w:rsidP="00350240">
            <w:r w:rsidRPr="00163485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9A" w:rsidRPr="00163485" w:rsidRDefault="0099759A" w:rsidP="00350240">
            <w:r w:rsidRPr="00163485">
              <w:t>570496.18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59A" w:rsidRPr="00163485" w:rsidRDefault="0099759A" w:rsidP="00350240">
            <w:r w:rsidRPr="00163485">
              <w:t>4239534.33</w:t>
            </w:r>
          </w:p>
        </w:tc>
      </w:tr>
      <w:tr w:rsidR="0099759A" w:rsidRPr="00163485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9A" w:rsidRPr="00163485" w:rsidRDefault="0099759A" w:rsidP="00350240">
            <w:r w:rsidRPr="00163485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9A" w:rsidRPr="00163485" w:rsidRDefault="0099759A" w:rsidP="00350240">
            <w:r w:rsidRPr="00163485">
              <w:t>570493.82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59A" w:rsidRPr="00163485" w:rsidRDefault="0099759A" w:rsidP="00350240">
            <w:r w:rsidRPr="00163485">
              <w:t>4239532.48</w:t>
            </w:r>
          </w:p>
        </w:tc>
      </w:tr>
      <w:tr w:rsidR="0099759A" w:rsidRPr="00163485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9A" w:rsidRPr="00163485" w:rsidRDefault="0099759A" w:rsidP="00350240">
            <w:r w:rsidRPr="00163485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9A" w:rsidRPr="00163485" w:rsidRDefault="0099759A" w:rsidP="00350240">
            <w:r w:rsidRPr="00163485">
              <w:t>570495.05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59A" w:rsidRPr="00163485" w:rsidRDefault="0099759A" w:rsidP="00350240">
            <w:r w:rsidRPr="00163485">
              <w:t>4239530.91</w:t>
            </w:r>
          </w:p>
        </w:tc>
      </w:tr>
    </w:tbl>
    <w:p w:rsidR="0099759A" w:rsidRPr="00431D01" w:rsidRDefault="0099759A" w:rsidP="00886DDA">
      <w:pPr>
        <w:rPr>
          <w:i/>
        </w:rPr>
      </w:pPr>
    </w:p>
    <w:sectPr w:rsidR="0099759A" w:rsidRPr="00431D01" w:rsidSect="00974F02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36102"/>
    <w:rsid w:val="00066E25"/>
    <w:rsid w:val="00163485"/>
    <w:rsid w:val="00185EBF"/>
    <w:rsid w:val="00233223"/>
    <w:rsid w:val="0029292E"/>
    <w:rsid w:val="002C1526"/>
    <w:rsid w:val="00305D54"/>
    <w:rsid w:val="003441AC"/>
    <w:rsid w:val="00350240"/>
    <w:rsid w:val="003918F0"/>
    <w:rsid w:val="00431D01"/>
    <w:rsid w:val="004830CA"/>
    <w:rsid w:val="004B6A98"/>
    <w:rsid w:val="0064289F"/>
    <w:rsid w:val="006428DF"/>
    <w:rsid w:val="007F376A"/>
    <w:rsid w:val="00886DDA"/>
    <w:rsid w:val="00974F02"/>
    <w:rsid w:val="0098605B"/>
    <w:rsid w:val="0099759A"/>
    <w:rsid w:val="00A61E16"/>
    <w:rsid w:val="00BE6D89"/>
    <w:rsid w:val="00DB0347"/>
    <w:rsid w:val="00E1135C"/>
    <w:rsid w:val="00ED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92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63</Words>
  <Characters>361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5</cp:revision>
  <cp:lastPrinted>2025-01-17T01:26:00Z</cp:lastPrinted>
  <dcterms:created xsi:type="dcterms:W3CDTF">2025-01-15T08:05:00Z</dcterms:created>
  <dcterms:modified xsi:type="dcterms:W3CDTF">2025-01-17T01:27:00Z</dcterms:modified>
</cp:coreProperties>
</file>